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26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09"/>
        <w:gridCol w:w="4395"/>
        <w:gridCol w:w="3543"/>
      </w:tblGrid>
      <w:tr w:rsidR="00DB45B4" w:rsidRPr="000E4096" w:rsidTr="000E4096">
        <w:trPr>
          <w:trHeight w:val="402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</w:pPr>
          </w:p>
        </w:tc>
        <w:tc>
          <w:tcPr>
            <w:tcW w:w="2409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0E4096">
              <w:rPr>
                <w:rFonts w:ascii="Comic Sans MS" w:hAnsi="Comic Sans MS"/>
                <w:b/>
                <w:sz w:val="24"/>
                <w:szCs w:val="24"/>
              </w:rPr>
              <w:t>AD SOYAD</w:t>
            </w:r>
          </w:p>
        </w:tc>
        <w:tc>
          <w:tcPr>
            <w:tcW w:w="4395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0E4096">
              <w:rPr>
                <w:rFonts w:ascii="Comic Sans MS" w:hAnsi="Comic Sans MS"/>
                <w:b/>
                <w:sz w:val="24"/>
                <w:szCs w:val="24"/>
              </w:rPr>
              <w:t>ŞİİR</w:t>
            </w:r>
          </w:p>
        </w:tc>
        <w:tc>
          <w:tcPr>
            <w:tcW w:w="3543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0E4096">
              <w:rPr>
                <w:rFonts w:ascii="Comic Sans MS" w:hAnsi="Comic Sans MS"/>
                <w:b/>
                <w:sz w:val="24"/>
                <w:szCs w:val="24"/>
              </w:rPr>
              <w:t>ŞAİR</w:t>
            </w:r>
          </w:p>
        </w:tc>
      </w:tr>
      <w:tr w:rsidR="00DB45B4" w:rsidRPr="000E4096" w:rsidTr="000E4096">
        <w:trPr>
          <w:trHeight w:val="402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AYSEL GİT BAŞIMDAN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ATTİLA İLHAN</w:t>
            </w:r>
          </w:p>
        </w:tc>
      </w:tr>
      <w:tr w:rsidR="00DB45B4" w:rsidRPr="000E4096" w:rsidTr="000E4096">
        <w:trPr>
          <w:trHeight w:val="402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DESEM Kİ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CAHİT SITKI TARANCI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BİR YAĞMUR YAĞAR SERİN VE İNCE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AHMET ARİF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İSTANBUL’U DİNLİYORUM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ORHAN VELİ KANIK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BİLİR MİSİN?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ÜMİT YAŞAR OĞUZCAN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BENCE ŞİMDİ SEN DE HERKES GİBİSİN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NAZIM HİKMET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BESMELE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CEMAL SAFİ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ZİNDANDAN MEHMED’E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NECİP FAZIL KISAKÜREK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OTUZ BEŞ YAŞ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CAHİT SITKI TARANCI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AH ULAN RIZA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YUSUF HAYALOĞLU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BEN SANA MECBURUM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ATTİLA İLHAN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ACILAR DENİZİ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ÜMİT YAŞAR OĞUZCAN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BAĞLANMAYACAKSIN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CAN YÜCEL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SEVİ ŞİİRİ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ÜMİT YAŞAR OĞUZCAN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ETME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MEVLANA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16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BİR GÜN ANLARSIN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ÜMİT YAŞAR OĞUZCAN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17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ACILARA TUTUNMAK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HASAN HÜSEYİN KORKMAZGÜL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SON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NECATİ CUMALI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19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MİLYON KERE AYTEN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ÜMİT YAŞAR OĞUZCAN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ANNABEL LEE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EDGAR ALLAN POE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21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ÜÇÜNCÜ ŞAHSIN ŞİİRİ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ATTİLA İLHAN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22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AYRILIK HEDİYESİ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YUSUF HAYALOĞLU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23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SESSSİZ GEMİ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YAHYA KEMAL BEYATLI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24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SİYAH GÖZLERİNE BENİ DE GÖTÜR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NURULLAH GENÇ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25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HATIRINA DÜŞECEĞİM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NECİP FAZIL KISAKÜREK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26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HASRETİNDEN PRANGALAR ESKİTTİM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AHMET ARİF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27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KARŞIMDASIN İŞTE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NAZIM HİKMET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28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ANLADIM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CAN YÜCEL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29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BEKLENEN-MEMLEKET İSTERİM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NECİP FAZIL-NAZIM HİKMET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30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MONA ROZA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SEZAİ KARAKOÇ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31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ELİMDEN GELSE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RESUL RIZA</w:t>
            </w:r>
          </w:p>
        </w:tc>
      </w:tr>
      <w:tr w:rsidR="00DB45B4" w:rsidRPr="000E4096" w:rsidTr="000E4096">
        <w:trPr>
          <w:trHeight w:val="380"/>
        </w:trPr>
        <w:tc>
          <w:tcPr>
            <w:tcW w:w="534" w:type="dxa"/>
            <w:shd w:val="clear" w:color="auto" w:fill="D9D9D9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32</w:t>
            </w:r>
          </w:p>
        </w:tc>
        <w:tc>
          <w:tcPr>
            <w:tcW w:w="2409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BENİ GÜZEL HATIRLA</w:t>
            </w:r>
          </w:p>
        </w:tc>
        <w:tc>
          <w:tcPr>
            <w:tcW w:w="3543" w:type="dxa"/>
          </w:tcPr>
          <w:p w:rsidR="00DB45B4" w:rsidRPr="000E4096" w:rsidRDefault="00DB45B4" w:rsidP="000E4096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E4096">
              <w:rPr>
                <w:rFonts w:ascii="Comic Sans MS" w:hAnsi="Comic Sans MS"/>
                <w:b/>
                <w:sz w:val="20"/>
                <w:szCs w:val="20"/>
              </w:rPr>
              <w:t>ORHAN VELİ KANIK</w:t>
            </w:r>
          </w:p>
        </w:tc>
      </w:tr>
    </w:tbl>
    <w:p w:rsidR="00DB45B4" w:rsidRPr="00167180" w:rsidRDefault="00DB45B4" w:rsidP="00167180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167180">
        <w:rPr>
          <w:rFonts w:ascii="Comic Sans MS" w:hAnsi="Comic Sans MS"/>
          <w:b/>
          <w:sz w:val="24"/>
          <w:szCs w:val="24"/>
        </w:rPr>
        <w:t>2013-2014 EĞİTİM ÖĞRETİM YILI</w:t>
      </w:r>
    </w:p>
    <w:p w:rsidR="00DB45B4" w:rsidRDefault="00DB45B4" w:rsidP="00167180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167180">
        <w:rPr>
          <w:rFonts w:ascii="Comic Sans MS" w:hAnsi="Comic Sans MS"/>
          <w:b/>
          <w:sz w:val="24"/>
          <w:szCs w:val="24"/>
        </w:rPr>
        <w:t>7-B SINIFI 2.DÖNEM TÜRKÇE PERFORMANS GÖREVİ</w:t>
      </w:r>
    </w:p>
    <w:p w:rsidR="00DB45B4" w:rsidRDefault="00DB45B4" w:rsidP="0016718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67180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16718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Sevgili  öğrenciler aşağıda isminizin karşısındaki şiiri 25 Nisan Cuma gününe kadar ezberlemeniz ve  sınıfta, belirlediğim kurallar çerçevesinde okumanız gerekiyor.</w:t>
      </w:r>
    </w:p>
    <w:p w:rsidR="00DB45B4" w:rsidRDefault="00DB45B4" w:rsidP="001671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B45B4" w:rsidRDefault="00DB45B4" w:rsidP="001671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B45B4" w:rsidRDefault="00DB45B4" w:rsidP="00531494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ABDULKADİR SARAÇ</w:t>
      </w:r>
    </w:p>
    <w:p w:rsidR="00DB45B4" w:rsidRDefault="00DB45B4" w:rsidP="00531494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TÜRKÇE ÖĞRETMENİ</w:t>
      </w:r>
    </w:p>
    <w:sectPr w:rsidR="00DB45B4" w:rsidSect="00531494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A8C"/>
    <w:rsid w:val="00047E31"/>
    <w:rsid w:val="000E1C23"/>
    <w:rsid w:val="000E4096"/>
    <w:rsid w:val="00167180"/>
    <w:rsid w:val="0027246D"/>
    <w:rsid w:val="002D19CF"/>
    <w:rsid w:val="002D2376"/>
    <w:rsid w:val="002E7DB8"/>
    <w:rsid w:val="00302946"/>
    <w:rsid w:val="00365D92"/>
    <w:rsid w:val="00387A56"/>
    <w:rsid w:val="00531494"/>
    <w:rsid w:val="00787B55"/>
    <w:rsid w:val="00887BB0"/>
    <w:rsid w:val="00A865F7"/>
    <w:rsid w:val="00A95A8C"/>
    <w:rsid w:val="00C3132B"/>
    <w:rsid w:val="00CE6F47"/>
    <w:rsid w:val="00DB45B4"/>
    <w:rsid w:val="00DF624C"/>
    <w:rsid w:val="00F42DFE"/>
    <w:rsid w:val="00F7150D"/>
    <w:rsid w:val="00FC2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0E1C2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624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1C2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624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624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624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624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624C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624C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624C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624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E1C2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F624C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F624C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F624C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F624C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F624C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F624C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F624C"/>
    <w:rPr>
      <w:rFonts w:ascii="Cambria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DF624C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DF624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F624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F624C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F624C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DF624C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F624C"/>
    <w:rPr>
      <w:rFonts w:cs="Times New Roman"/>
      <w:i/>
    </w:rPr>
  </w:style>
  <w:style w:type="paragraph" w:styleId="NoSpacing">
    <w:name w:val="No Spacing"/>
    <w:basedOn w:val="Normal"/>
    <w:link w:val="NoSpacingChar"/>
    <w:uiPriority w:val="99"/>
    <w:qFormat/>
    <w:rsid w:val="00DF624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DF62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0E1C2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DF624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DF624C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F624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F624C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DF624C"/>
    <w:rPr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DF624C"/>
    <w:rPr>
      <w:b/>
      <w:i/>
      <w:color w:val="4F81BD"/>
    </w:rPr>
  </w:style>
  <w:style w:type="character" w:styleId="SubtleReference">
    <w:name w:val="Subtle Reference"/>
    <w:basedOn w:val="DefaultParagraphFont"/>
    <w:uiPriority w:val="99"/>
    <w:qFormat/>
    <w:rsid w:val="00DF624C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DF624C"/>
    <w:rPr>
      <w:b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DF624C"/>
    <w:rPr>
      <w:b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F624C"/>
    <w:pPr>
      <w:outlineLvl w:val="9"/>
    </w:pPr>
  </w:style>
  <w:style w:type="table" w:styleId="TableGrid">
    <w:name w:val="Table Grid"/>
    <w:basedOn w:val="TableNormal"/>
    <w:uiPriority w:val="99"/>
    <w:rsid w:val="00A95A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</Pages>
  <Words>224</Words>
  <Characters>1279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edanur</cp:lastModifiedBy>
  <cp:revision>5</cp:revision>
  <dcterms:created xsi:type="dcterms:W3CDTF">2014-04-03T18:15:00Z</dcterms:created>
  <dcterms:modified xsi:type="dcterms:W3CDTF">2014-04-15T19:49:00Z</dcterms:modified>
</cp:coreProperties>
</file>